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A3ECE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KYAME</w:t>
      </w:r>
      <w:r>
        <w:rPr>
          <w:rFonts w:cs="Times New Roman"/>
          <w:szCs w:val="24"/>
        </w:rPr>
        <w:t xml:space="preserve">        (fl.1444)</w:t>
      </w:r>
    </w:p>
    <w:p w14:paraId="66385BD2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Ironmonger.</w:t>
      </w:r>
    </w:p>
    <w:p w14:paraId="1B277237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</w:p>
    <w:p w14:paraId="5355632C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</w:p>
    <w:p w14:paraId="3CA06460" w14:textId="77777777" w:rsidR="00B823AD" w:rsidRDefault="00B823AD" w:rsidP="00B823A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Robert Chapman(q.v.) brought a plaint of debt against him and four others.</w:t>
      </w:r>
    </w:p>
    <w:p w14:paraId="06E28F4E" w14:textId="445EBEA9" w:rsidR="00B823AD" w:rsidRDefault="00B823AD" w:rsidP="004A13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153A8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0DCA7BDC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made a plaint of debt against Thomas Waryn of Kilham in the </w:t>
      </w:r>
      <w:proofErr w:type="spellStart"/>
      <w:r>
        <w:rPr>
          <w:rFonts w:cs="Times New Roman"/>
          <w:szCs w:val="24"/>
        </w:rPr>
        <w:t>Wold</w:t>
      </w:r>
      <w:proofErr w:type="spellEnd"/>
      <w:r>
        <w:rPr>
          <w:rFonts w:cs="Times New Roman"/>
          <w:szCs w:val="24"/>
        </w:rPr>
        <w:t>,</w:t>
      </w:r>
    </w:p>
    <w:p w14:paraId="2BFE577A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(q.v.) and three others.</w:t>
      </w:r>
    </w:p>
    <w:p w14:paraId="576EB1C5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3B69BB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4CA6B339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</w:p>
    <w:p w14:paraId="323677B0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</w:p>
    <w:p w14:paraId="6E9A5694" w14:textId="77777777" w:rsidR="004A13EF" w:rsidRDefault="004A13EF" w:rsidP="004A13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May 2024</w:t>
      </w:r>
    </w:p>
    <w:p w14:paraId="07847CDE" w14:textId="50C0D291" w:rsidR="00B823AD" w:rsidRDefault="00B823AD" w:rsidP="004A13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 December 2024</w:t>
      </w:r>
    </w:p>
    <w:p w14:paraId="0BC360D9" w14:textId="77777777" w:rsidR="00B823AD" w:rsidRDefault="00B823AD" w:rsidP="004A13EF">
      <w:pPr>
        <w:pStyle w:val="NoSpacing"/>
        <w:jc w:val="both"/>
        <w:rPr>
          <w:rFonts w:cs="Times New Roman"/>
          <w:szCs w:val="24"/>
        </w:rPr>
      </w:pPr>
    </w:p>
    <w:p w14:paraId="5E87F4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5991" w14:textId="77777777" w:rsidR="005C6AA1" w:rsidRDefault="005C6AA1" w:rsidP="009139A6">
      <w:r>
        <w:separator/>
      </w:r>
    </w:p>
  </w:endnote>
  <w:endnote w:type="continuationSeparator" w:id="0">
    <w:p w14:paraId="5ECBAE88" w14:textId="77777777" w:rsidR="005C6AA1" w:rsidRDefault="005C6A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3E1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B0B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0D1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1B952" w14:textId="77777777" w:rsidR="005C6AA1" w:rsidRDefault="005C6AA1" w:rsidP="009139A6">
      <w:r>
        <w:separator/>
      </w:r>
    </w:p>
  </w:footnote>
  <w:footnote w:type="continuationSeparator" w:id="0">
    <w:p w14:paraId="3F3C9A70" w14:textId="77777777" w:rsidR="005C6AA1" w:rsidRDefault="005C6A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E22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9A0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BF3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EF"/>
    <w:rsid w:val="000666E0"/>
    <w:rsid w:val="002510B7"/>
    <w:rsid w:val="00270799"/>
    <w:rsid w:val="004A13EF"/>
    <w:rsid w:val="004C61EE"/>
    <w:rsid w:val="005C130B"/>
    <w:rsid w:val="005C6AA1"/>
    <w:rsid w:val="00826F5C"/>
    <w:rsid w:val="009139A6"/>
    <w:rsid w:val="009411C2"/>
    <w:rsid w:val="009448BB"/>
    <w:rsid w:val="00947624"/>
    <w:rsid w:val="00A3176C"/>
    <w:rsid w:val="00AE65F8"/>
    <w:rsid w:val="00B823AD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B5652"/>
  <w15:chartTrackingRefBased/>
  <w15:docId w15:val="{46FA25D1-7EAF-4315-AA16-00C40A43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A13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32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2024-05-09T15:27:00Z</dcterms:created>
  <dcterms:modified xsi:type="dcterms:W3CDTF">2024-12-01T11:14:00Z</dcterms:modified>
</cp:coreProperties>
</file>